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04B5" w14:textId="77777777" w:rsidR="000C06A9" w:rsidRDefault="000C06A9" w:rsidP="000C06A9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14194D9A" w14:textId="77777777" w:rsidR="000C06A9" w:rsidRDefault="000C06A9" w:rsidP="000C06A9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Ashburnham, Essex. Cutler.</w:t>
      </w:r>
    </w:p>
    <w:p w14:paraId="29C2C91D" w14:textId="77777777" w:rsidR="000C06A9" w:rsidRDefault="000C06A9" w:rsidP="000C06A9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30AA31E8" w14:textId="77777777" w:rsidR="000C06A9" w:rsidRDefault="000C06A9" w:rsidP="000C06A9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0C4958FE" w14:textId="77777777" w:rsidR="000C06A9" w:rsidRDefault="000C06A9" w:rsidP="000C06A9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The Abbot of Revesby Abbey brought a plaint of trespass against him </w:t>
      </w:r>
    </w:p>
    <w:p w14:paraId="74E7B53A" w14:textId="77777777" w:rsidR="000C06A9" w:rsidRDefault="000C06A9" w:rsidP="000C06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9 others.   ( </w:t>
      </w:r>
      <w:hyperlink r:id="rId6" w:history="1">
        <w:r w:rsidRPr="00324DF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82071AC" w14:textId="77777777" w:rsidR="000C06A9" w:rsidRDefault="000C06A9" w:rsidP="000C06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5BA37" w14:textId="77777777" w:rsidR="000C06A9" w:rsidRDefault="000C06A9" w:rsidP="000C06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B584A8" w14:textId="77777777" w:rsidR="000C06A9" w:rsidRDefault="000C06A9" w:rsidP="000C06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2022</w:t>
      </w:r>
    </w:p>
    <w:p w14:paraId="1AE9E8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94464" w14:textId="77777777" w:rsidR="000C06A9" w:rsidRDefault="000C06A9" w:rsidP="009139A6">
      <w:r>
        <w:separator/>
      </w:r>
    </w:p>
  </w:endnote>
  <w:endnote w:type="continuationSeparator" w:id="0">
    <w:p w14:paraId="23428464" w14:textId="77777777" w:rsidR="000C06A9" w:rsidRDefault="000C06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82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CA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DC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BCF68" w14:textId="77777777" w:rsidR="000C06A9" w:rsidRDefault="000C06A9" w:rsidP="009139A6">
      <w:r>
        <w:separator/>
      </w:r>
    </w:p>
  </w:footnote>
  <w:footnote w:type="continuationSeparator" w:id="0">
    <w:p w14:paraId="27CBC1A6" w14:textId="77777777" w:rsidR="000C06A9" w:rsidRDefault="000C06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B7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47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95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6A9"/>
    <w:rsid w:val="000666E0"/>
    <w:rsid w:val="000C06A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275CB"/>
  <w15:chartTrackingRefBased/>
  <w15:docId w15:val="{62AE67BA-8F42-4E08-9519-B0EAEB0F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0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2022-09-18T10:39:00Z</dcterms:created>
  <dcterms:modified xsi:type="dcterms:W3CDTF">2022-09-18T10:39:00Z</dcterms:modified>
</cp:coreProperties>
</file>